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A670D" w14:textId="77777777" w:rsidR="00F2263B" w:rsidRDefault="00F2263B" w:rsidP="00F226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BOTERWELL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1430450D" w14:textId="77777777" w:rsidR="00F2263B" w:rsidRDefault="00F2263B" w:rsidP="00F2263B">
      <w:pPr>
        <w:pStyle w:val="NoSpacing"/>
        <w:rPr>
          <w:rFonts w:cs="Times New Roman"/>
          <w:szCs w:val="24"/>
        </w:rPr>
      </w:pPr>
    </w:p>
    <w:p w14:paraId="1AD5C9B5" w14:textId="77777777" w:rsidR="00F2263B" w:rsidRDefault="00F2263B" w:rsidP="00F2263B">
      <w:pPr>
        <w:pStyle w:val="NoSpacing"/>
        <w:rPr>
          <w:rFonts w:cs="Times New Roman"/>
          <w:szCs w:val="24"/>
        </w:rPr>
      </w:pPr>
    </w:p>
    <w:p w14:paraId="16A7F142" w14:textId="77777777" w:rsidR="00F2263B" w:rsidRDefault="00F2263B" w:rsidP="00F226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Mar.1406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Dunster, Somerset,</w:t>
      </w:r>
    </w:p>
    <w:p w14:paraId="43DF35E9" w14:textId="77777777" w:rsidR="00F2263B" w:rsidRDefault="00F2263B" w:rsidP="00F226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Katherine de </w:t>
      </w:r>
      <w:proofErr w:type="spellStart"/>
      <w:r>
        <w:rPr>
          <w:rFonts w:cs="Times New Roman"/>
          <w:szCs w:val="24"/>
        </w:rPr>
        <w:t>Besiles</w:t>
      </w:r>
      <w:proofErr w:type="spellEnd"/>
      <w:r>
        <w:rPr>
          <w:rFonts w:cs="Times New Roman"/>
          <w:szCs w:val="24"/>
        </w:rPr>
        <w:t>(q.v.).</w:t>
      </w:r>
    </w:p>
    <w:p w14:paraId="652409AD" w14:textId="77777777" w:rsidR="00F2263B" w:rsidRDefault="00F2263B" w:rsidP="00F226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https://inquisitionspostmortem.ac.uk/view/inquisition/19-082/</w:t>
        </w:r>
      </w:hyperlink>
      <w:r>
        <w:rPr>
          <w:rFonts w:cs="Times New Roman"/>
          <w:szCs w:val="24"/>
        </w:rPr>
        <w:t xml:space="preserve"> )</w:t>
      </w:r>
    </w:p>
    <w:p w14:paraId="3294307A" w14:textId="77777777" w:rsidR="00F2263B" w:rsidRDefault="00F2263B" w:rsidP="00F2263B">
      <w:pPr>
        <w:pStyle w:val="NoSpacing"/>
        <w:rPr>
          <w:rFonts w:cs="Times New Roman"/>
          <w:szCs w:val="24"/>
        </w:rPr>
      </w:pPr>
    </w:p>
    <w:p w14:paraId="7A14911B" w14:textId="77777777" w:rsidR="00F2263B" w:rsidRDefault="00F2263B" w:rsidP="00F2263B">
      <w:pPr>
        <w:pStyle w:val="NoSpacing"/>
        <w:rPr>
          <w:rFonts w:cs="Times New Roman"/>
          <w:szCs w:val="24"/>
        </w:rPr>
      </w:pPr>
    </w:p>
    <w:p w14:paraId="020FC262" w14:textId="77777777" w:rsidR="00F2263B" w:rsidRDefault="00F2263B" w:rsidP="00F226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2023</w:t>
      </w:r>
    </w:p>
    <w:p w14:paraId="5A3B83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73F06" w14:textId="77777777" w:rsidR="00F2263B" w:rsidRDefault="00F2263B" w:rsidP="009139A6">
      <w:r>
        <w:separator/>
      </w:r>
    </w:p>
  </w:endnote>
  <w:endnote w:type="continuationSeparator" w:id="0">
    <w:p w14:paraId="0E8D6500" w14:textId="77777777" w:rsidR="00F2263B" w:rsidRDefault="00F226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D01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0CF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949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260BC" w14:textId="77777777" w:rsidR="00F2263B" w:rsidRDefault="00F2263B" w:rsidP="009139A6">
      <w:r>
        <w:separator/>
      </w:r>
    </w:p>
  </w:footnote>
  <w:footnote w:type="continuationSeparator" w:id="0">
    <w:p w14:paraId="6CFFEC26" w14:textId="77777777" w:rsidR="00F2263B" w:rsidRDefault="00F226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7A8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AEB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301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63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263B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16FD4"/>
  <w15:chartTrackingRefBased/>
  <w15:docId w15:val="{06C192EB-C764-4B58-85CD-639984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226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82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2023-12-10T19:25:00Z</dcterms:created>
  <dcterms:modified xsi:type="dcterms:W3CDTF">2023-12-10T19:26:00Z</dcterms:modified>
</cp:coreProperties>
</file>